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4EE9BA00" w:rsidR="00063289" w:rsidRPr="001C55D1" w:rsidRDefault="00B97267" w:rsidP="00B97267">
            <w:r w:rsidRPr="00B97267">
              <w:rPr>
                <w:rFonts w:cs="Arial"/>
                <w:sz w:val="22"/>
              </w:rPr>
              <w:t>20-661-181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37DBB352" w:rsidR="00063289" w:rsidRPr="001C55D1" w:rsidRDefault="00B97267" w:rsidP="00B97267">
            <w:r w:rsidRPr="00B97267">
              <w:rPr>
                <w:rFonts w:cs="Arial"/>
                <w:sz w:val="22"/>
              </w:rPr>
              <w:t>Gustav-Wayss-Str., Gutenbergstraße, Sturmschäden an WiWe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6BD05594" w:rsidR="00063289" w:rsidRPr="001C55D1" w:rsidRDefault="00B97267" w:rsidP="00B97267">
            <w:r w:rsidRPr="00B97267">
              <w:rPr>
                <w:rFonts w:cs="Arial"/>
                <w:sz w:val="22"/>
              </w:rPr>
              <w:t>Straßenunterhaltungsarbeiten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40E384F4" w:rsidR="00063289" w:rsidRPr="00063289" w:rsidRDefault="00B97267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0F156077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B97267">
              <w:rPr>
                <w:u w:val="single"/>
              </w:rPr>
              <w:t>19.10.2026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16742CEA" w:rsidR="00063289" w:rsidRPr="00063289" w:rsidRDefault="00B97267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5B8A4634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B97267">
              <w:rPr>
                <w:u w:val="single"/>
              </w:rPr>
              <w:t>18.12.2026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47F7D1CD" w:rsidR="00082054" w:rsidRPr="00063289" w:rsidRDefault="00B97267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1BC61644" w:rsidR="00082054" w:rsidRPr="00063289" w:rsidRDefault="00B97267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2F5DFB2B" w:rsidR="00082054" w:rsidRPr="00063289" w:rsidRDefault="00B97267">
            <w:pPr>
              <w:jc w:val="left"/>
            </w:pPr>
            <w:r w:rsidRPr="00087083">
              <w:rPr>
                <w:rFonts w:cs="Arial"/>
                <w:noProof/>
              </w:rPr>
              <w:t>Die Bauleistung ist innerhalb von 10 Tagen nach Ausführungsbeginn fertig zu stellen.</w:t>
            </w: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13F0D0E7" w:rsidR="00492759" w:rsidRPr="00063289" w:rsidRDefault="00B97267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0EF2DE40" w:rsidR="00492759" w:rsidRPr="00063289" w:rsidRDefault="00B97267" w:rsidP="00492759">
            <w:pPr>
              <w:jc w:val="left"/>
            </w:pPr>
            <w:r>
              <w:t>0,1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1D724" w14:textId="77777777" w:rsidR="0000335C" w:rsidRDefault="0000335C">
      <w:r>
        <w:separator/>
      </w:r>
    </w:p>
    <w:p w14:paraId="66D770B1" w14:textId="77777777" w:rsidR="0000335C" w:rsidRDefault="0000335C"/>
    <w:p w14:paraId="720B36BA" w14:textId="77777777" w:rsidR="0000335C" w:rsidRDefault="0000335C"/>
    <w:p w14:paraId="333F6426" w14:textId="77777777" w:rsidR="0000335C" w:rsidRDefault="0000335C"/>
  </w:endnote>
  <w:endnote w:type="continuationSeparator" w:id="0">
    <w:p w14:paraId="5534E499" w14:textId="77777777" w:rsidR="0000335C" w:rsidRDefault="0000335C">
      <w:r>
        <w:continuationSeparator/>
      </w:r>
    </w:p>
    <w:p w14:paraId="6932A502" w14:textId="77777777" w:rsidR="0000335C" w:rsidRDefault="0000335C"/>
    <w:p w14:paraId="56F13F5A" w14:textId="77777777" w:rsidR="0000335C" w:rsidRDefault="0000335C"/>
    <w:p w14:paraId="001842AE" w14:textId="77777777" w:rsidR="0000335C" w:rsidRDefault="0000335C"/>
  </w:endnote>
  <w:endnote w:type="continuationNotice" w:id="1">
    <w:p w14:paraId="7319551A" w14:textId="77777777" w:rsidR="0000335C" w:rsidRDefault="0000335C"/>
    <w:p w14:paraId="2DE2A9A7" w14:textId="77777777" w:rsidR="0000335C" w:rsidRDefault="00003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DD86" w14:textId="77777777" w:rsidR="0000335C" w:rsidRDefault="0000335C">
      <w:r>
        <w:separator/>
      </w:r>
    </w:p>
    <w:p w14:paraId="1E88191A" w14:textId="77777777" w:rsidR="0000335C" w:rsidRDefault="0000335C"/>
    <w:p w14:paraId="6637AF7E" w14:textId="77777777" w:rsidR="0000335C" w:rsidRDefault="0000335C"/>
    <w:p w14:paraId="015465B2" w14:textId="77777777" w:rsidR="0000335C" w:rsidRDefault="0000335C"/>
  </w:footnote>
  <w:footnote w:type="continuationSeparator" w:id="0">
    <w:p w14:paraId="03EA9579" w14:textId="77777777" w:rsidR="0000335C" w:rsidRDefault="0000335C">
      <w:r>
        <w:continuationSeparator/>
      </w:r>
    </w:p>
    <w:p w14:paraId="5974F69E" w14:textId="77777777" w:rsidR="0000335C" w:rsidRDefault="0000335C"/>
    <w:p w14:paraId="772601AB" w14:textId="77777777" w:rsidR="0000335C" w:rsidRDefault="0000335C"/>
    <w:p w14:paraId="081B05CB" w14:textId="77777777" w:rsidR="0000335C" w:rsidRDefault="0000335C"/>
  </w:footnote>
  <w:footnote w:type="continuationNotice" w:id="1">
    <w:p w14:paraId="6D0D77AF" w14:textId="77777777" w:rsidR="0000335C" w:rsidRDefault="0000335C"/>
    <w:p w14:paraId="38B56D22" w14:textId="77777777" w:rsidR="0000335C" w:rsidRDefault="00003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335C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C5667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267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687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Hüser, Tamara (Stadt Emsdetten)</cp:lastModifiedBy>
  <cp:revision>7</cp:revision>
  <cp:lastPrinted>2013-07-26T08:22:00Z</cp:lastPrinted>
  <dcterms:created xsi:type="dcterms:W3CDTF">2021-03-02T09:47:00Z</dcterms:created>
  <dcterms:modified xsi:type="dcterms:W3CDTF">2026-07-24T08:13:00Z</dcterms:modified>
</cp:coreProperties>
</file>